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80A83" w14:textId="77777777" w:rsidR="003607CC" w:rsidRPr="003607CC" w:rsidRDefault="003607CC" w:rsidP="003607CC">
      <w:pPr>
        <w:spacing w:after="0" w:line="240" w:lineRule="auto"/>
        <w:jc w:val="right"/>
        <w:rPr>
          <w:rFonts w:ascii="Corbel" w:hAnsi="Corbel"/>
          <w:b/>
          <w:bCs/>
          <w:i/>
          <w:sz w:val="18"/>
          <w:szCs w:val="18"/>
        </w:rPr>
      </w:pPr>
      <w:r w:rsidRPr="003607CC"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4AB98213" w14:textId="77777777" w:rsidR="006A3B1A" w:rsidRDefault="006A3B1A" w:rsidP="004555B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9BFEAF1" w14:textId="77777777" w:rsidR="004555BD" w:rsidRPr="00391EF7" w:rsidRDefault="004555BD" w:rsidP="004555B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91EF7">
        <w:rPr>
          <w:rFonts w:ascii="Corbel" w:hAnsi="Corbel"/>
          <w:b/>
          <w:smallCaps/>
          <w:sz w:val="24"/>
          <w:szCs w:val="24"/>
        </w:rPr>
        <w:t>SYLABUS</w:t>
      </w:r>
    </w:p>
    <w:p w14:paraId="62A509CC" w14:textId="41C7E5EA" w:rsidR="004555BD" w:rsidRPr="00391EF7" w:rsidRDefault="004555BD" w:rsidP="00C115C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91EF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115CE">
        <w:rPr>
          <w:rFonts w:ascii="Corbel" w:hAnsi="Corbel"/>
          <w:b/>
          <w:smallCaps/>
          <w:sz w:val="24"/>
          <w:szCs w:val="24"/>
        </w:rPr>
        <w:t>202</w:t>
      </w:r>
      <w:r w:rsidR="007F7F57">
        <w:rPr>
          <w:rFonts w:ascii="Corbel" w:hAnsi="Corbel"/>
          <w:b/>
          <w:smallCaps/>
          <w:sz w:val="24"/>
          <w:szCs w:val="24"/>
        </w:rPr>
        <w:t>6</w:t>
      </w:r>
      <w:r w:rsidR="00C115CE">
        <w:rPr>
          <w:rFonts w:ascii="Corbel" w:hAnsi="Corbel"/>
          <w:b/>
          <w:smallCaps/>
          <w:sz w:val="24"/>
          <w:szCs w:val="24"/>
        </w:rPr>
        <w:t>-20</w:t>
      </w:r>
      <w:r w:rsidR="006839D1">
        <w:rPr>
          <w:rFonts w:ascii="Corbel" w:hAnsi="Corbel"/>
          <w:b/>
          <w:smallCaps/>
          <w:sz w:val="24"/>
          <w:szCs w:val="24"/>
        </w:rPr>
        <w:t>3</w:t>
      </w:r>
      <w:r w:rsidR="007F7F57">
        <w:rPr>
          <w:rFonts w:ascii="Corbel" w:hAnsi="Corbel"/>
          <w:b/>
          <w:smallCaps/>
          <w:sz w:val="24"/>
          <w:szCs w:val="24"/>
        </w:rPr>
        <w:t>1</w:t>
      </w:r>
    </w:p>
    <w:p w14:paraId="7075C6AD" w14:textId="754CCD72" w:rsidR="00445970" w:rsidRPr="00391EF7" w:rsidRDefault="004555BD" w:rsidP="004555B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Rok akademicki </w:t>
      </w:r>
      <w:r w:rsidRPr="00391EF7">
        <w:rPr>
          <w:rFonts w:ascii="Corbel" w:hAnsi="Corbel"/>
          <w:b/>
          <w:sz w:val="24"/>
          <w:szCs w:val="24"/>
        </w:rPr>
        <w:t>20</w:t>
      </w:r>
      <w:r w:rsidR="007F7F57">
        <w:rPr>
          <w:rFonts w:ascii="Corbel" w:hAnsi="Corbel"/>
          <w:b/>
          <w:sz w:val="24"/>
          <w:szCs w:val="24"/>
        </w:rPr>
        <w:t>30</w:t>
      </w:r>
      <w:r w:rsidRPr="00391EF7">
        <w:rPr>
          <w:rFonts w:ascii="Corbel" w:hAnsi="Corbel"/>
          <w:b/>
          <w:sz w:val="24"/>
          <w:szCs w:val="24"/>
        </w:rPr>
        <w:t>/20</w:t>
      </w:r>
      <w:r w:rsidR="006839D1">
        <w:rPr>
          <w:rFonts w:ascii="Corbel" w:hAnsi="Corbel"/>
          <w:b/>
          <w:sz w:val="24"/>
          <w:szCs w:val="24"/>
        </w:rPr>
        <w:t>3</w:t>
      </w:r>
      <w:r w:rsidR="007F7F57">
        <w:rPr>
          <w:rFonts w:ascii="Corbel" w:hAnsi="Corbel"/>
          <w:b/>
          <w:sz w:val="24"/>
          <w:szCs w:val="24"/>
        </w:rPr>
        <w:t>1</w:t>
      </w:r>
    </w:p>
    <w:p w14:paraId="7153C671" w14:textId="77777777" w:rsidR="0085747A" w:rsidRPr="00391EF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F0D6F6" w14:textId="77777777" w:rsidR="0085747A" w:rsidRPr="00391EF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91EF7">
        <w:rPr>
          <w:rFonts w:ascii="Corbel" w:hAnsi="Corbel"/>
          <w:szCs w:val="24"/>
        </w:rPr>
        <w:t xml:space="preserve">1. </w:t>
      </w:r>
      <w:r w:rsidR="0085747A" w:rsidRPr="00391EF7">
        <w:rPr>
          <w:rFonts w:ascii="Corbel" w:hAnsi="Corbel"/>
          <w:szCs w:val="24"/>
        </w:rPr>
        <w:t xml:space="preserve">Podstawowe </w:t>
      </w:r>
      <w:r w:rsidR="00445970" w:rsidRPr="00391EF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91EF7" w14:paraId="528B6EE1" w14:textId="77777777" w:rsidTr="00B819C8">
        <w:tc>
          <w:tcPr>
            <w:tcW w:w="2694" w:type="dxa"/>
            <w:vAlign w:val="center"/>
          </w:tcPr>
          <w:p w14:paraId="73736338" w14:textId="77777777" w:rsidR="0085747A" w:rsidRPr="00391EF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B262F7" w14:textId="77777777" w:rsidR="0085747A" w:rsidRPr="00391EF7" w:rsidRDefault="004555BD" w:rsidP="008B35B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z</w:t>
            </w:r>
            <w:r w:rsidR="007D3DC1" w:rsidRPr="00391EF7">
              <w:rPr>
                <w:rFonts w:ascii="Corbel" w:hAnsi="Corbel"/>
                <w:sz w:val="24"/>
                <w:szCs w:val="24"/>
              </w:rPr>
              <w:t>różnicowanie kulturowe środowiska szkolnego i społecznego</w:t>
            </w:r>
          </w:p>
        </w:tc>
      </w:tr>
      <w:tr w:rsidR="004555BD" w:rsidRPr="00391EF7" w14:paraId="4F1249EE" w14:textId="77777777" w:rsidTr="00B819C8">
        <w:tc>
          <w:tcPr>
            <w:tcW w:w="2694" w:type="dxa"/>
            <w:vAlign w:val="center"/>
          </w:tcPr>
          <w:p w14:paraId="4A297CB6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4A23D31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555BD" w:rsidRPr="00391EF7" w14:paraId="3E0B4396" w14:textId="77777777" w:rsidTr="00B819C8">
        <w:tc>
          <w:tcPr>
            <w:tcW w:w="2694" w:type="dxa"/>
            <w:vAlign w:val="center"/>
          </w:tcPr>
          <w:p w14:paraId="0BAB1418" w14:textId="77777777" w:rsidR="004555BD" w:rsidRPr="00391EF7" w:rsidRDefault="004555B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D2E8E06" w14:textId="77777777" w:rsidR="004555BD" w:rsidRPr="00391EF7" w:rsidRDefault="00913090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309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555BD" w:rsidRPr="00391EF7" w14:paraId="5E63BFD1" w14:textId="77777777" w:rsidTr="00B819C8">
        <w:tc>
          <w:tcPr>
            <w:tcW w:w="2694" w:type="dxa"/>
            <w:vAlign w:val="center"/>
          </w:tcPr>
          <w:p w14:paraId="512CAF4D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4E06B2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555BD" w:rsidRPr="00391EF7" w14:paraId="577AD8BC" w14:textId="77777777" w:rsidTr="00B819C8">
        <w:tc>
          <w:tcPr>
            <w:tcW w:w="2694" w:type="dxa"/>
            <w:vAlign w:val="center"/>
          </w:tcPr>
          <w:p w14:paraId="33C29702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27F8A6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555BD" w:rsidRPr="00391EF7" w14:paraId="127AD02B" w14:textId="77777777" w:rsidTr="00B819C8">
        <w:tc>
          <w:tcPr>
            <w:tcW w:w="2694" w:type="dxa"/>
            <w:vAlign w:val="center"/>
          </w:tcPr>
          <w:p w14:paraId="1ED99BBC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38434E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555BD" w:rsidRPr="00391EF7" w14:paraId="79EAAB73" w14:textId="77777777" w:rsidTr="00B819C8">
        <w:tc>
          <w:tcPr>
            <w:tcW w:w="2694" w:type="dxa"/>
            <w:vAlign w:val="center"/>
          </w:tcPr>
          <w:p w14:paraId="0C90CA61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9B0AD07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555BD" w:rsidRPr="00391EF7" w14:paraId="05C23295" w14:textId="77777777" w:rsidTr="00B819C8">
        <w:tc>
          <w:tcPr>
            <w:tcW w:w="2694" w:type="dxa"/>
            <w:vAlign w:val="center"/>
          </w:tcPr>
          <w:p w14:paraId="3AC046AD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6423E6" w14:textId="249D71CF" w:rsidR="004555BD" w:rsidRPr="00391EF7" w:rsidRDefault="003607CC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555BD" w:rsidRPr="00391EF7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4555BD" w:rsidRPr="00391EF7" w14:paraId="4E268383" w14:textId="77777777" w:rsidTr="00B819C8">
        <w:tc>
          <w:tcPr>
            <w:tcW w:w="2694" w:type="dxa"/>
            <w:vAlign w:val="center"/>
          </w:tcPr>
          <w:p w14:paraId="061B33B5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C9B555C" w14:textId="77777777" w:rsidR="004555BD" w:rsidRPr="00391EF7" w:rsidRDefault="004555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V rok, 9 semestr</w:t>
            </w:r>
          </w:p>
        </w:tc>
      </w:tr>
      <w:tr w:rsidR="004555BD" w:rsidRPr="00391EF7" w14:paraId="7A8006E1" w14:textId="77777777" w:rsidTr="00B819C8">
        <w:tc>
          <w:tcPr>
            <w:tcW w:w="2694" w:type="dxa"/>
            <w:vAlign w:val="center"/>
          </w:tcPr>
          <w:p w14:paraId="3690114E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F4B992" w14:textId="77777777" w:rsidR="004555BD" w:rsidRPr="00391EF7" w:rsidRDefault="004555BD" w:rsidP="007F14C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Moduł D. Edukacja włączająca, Moduł D.5. Organizacja edukacji włączającej; przedmiot kierunkowy</w:t>
            </w:r>
          </w:p>
        </w:tc>
      </w:tr>
      <w:tr w:rsidR="004555BD" w:rsidRPr="00391EF7" w14:paraId="650EC11D" w14:textId="77777777" w:rsidTr="00B819C8">
        <w:tc>
          <w:tcPr>
            <w:tcW w:w="2694" w:type="dxa"/>
            <w:vAlign w:val="center"/>
          </w:tcPr>
          <w:p w14:paraId="1C94D4B6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B0FE0C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555BD" w:rsidRPr="00391EF7" w14:paraId="21A08C03" w14:textId="77777777" w:rsidTr="00B819C8">
        <w:tc>
          <w:tcPr>
            <w:tcW w:w="2694" w:type="dxa"/>
            <w:vAlign w:val="center"/>
          </w:tcPr>
          <w:p w14:paraId="02135C91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D2D0C9" w14:textId="77777777" w:rsidR="004555BD" w:rsidRPr="00391EF7" w:rsidRDefault="004555B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4555BD" w:rsidRPr="00391EF7" w14:paraId="4F85ECD9" w14:textId="77777777" w:rsidTr="00B819C8">
        <w:tc>
          <w:tcPr>
            <w:tcW w:w="2694" w:type="dxa"/>
            <w:vAlign w:val="center"/>
          </w:tcPr>
          <w:p w14:paraId="2728032B" w14:textId="77777777" w:rsidR="004555BD" w:rsidRPr="00391EF7" w:rsidRDefault="004555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50E4550" w14:textId="77777777" w:rsidR="004555BD" w:rsidRPr="00391EF7" w:rsidRDefault="003B0C8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Marlena Bieda, dr 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</w:tbl>
    <w:p w14:paraId="5FDC120D" w14:textId="77777777" w:rsidR="0085747A" w:rsidRPr="00391EF7" w:rsidRDefault="0085747A" w:rsidP="00420FC7">
      <w:pPr>
        <w:pStyle w:val="Podpunkty"/>
        <w:ind w:left="0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* </w:t>
      </w:r>
      <w:r w:rsidRPr="00391EF7">
        <w:rPr>
          <w:rFonts w:ascii="Corbel" w:hAnsi="Corbel"/>
          <w:i/>
          <w:sz w:val="24"/>
          <w:szCs w:val="24"/>
        </w:rPr>
        <w:t>-</w:t>
      </w:r>
      <w:r w:rsidR="00B90885" w:rsidRPr="00391EF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91EF7">
        <w:rPr>
          <w:rFonts w:ascii="Corbel" w:hAnsi="Corbel"/>
          <w:b w:val="0"/>
          <w:sz w:val="24"/>
          <w:szCs w:val="24"/>
        </w:rPr>
        <w:t>e,</w:t>
      </w:r>
      <w:r w:rsidRPr="00391EF7">
        <w:rPr>
          <w:rFonts w:ascii="Corbel" w:hAnsi="Corbel"/>
          <w:i/>
          <w:sz w:val="24"/>
          <w:szCs w:val="24"/>
        </w:rPr>
        <w:t xml:space="preserve"> </w:t>
      </w:r>
      <w:r w:rsidRPr="00391EF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91EF7">
        <w:rPr>
          <w:rFonts w:ascii="Corbel" w:hAnsi="Corbel"/>
          <w:b w:val="0"/>
          <w:i/>
          <w:sz w:val="24"/>
          <w:szCs w:val="24"/>
        </w:rPr>
        <w:t>w Jednostce</w:t>
      </w:r>
    </w:p>
    <w:p w14:paraId="18AD7908" w14:textId="77777777" w:rsidR="007D3DC1" w:rsidRPr="00391EF7" w:rsidRDefault="007D3DC1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5208E87E" w14:textId="77777777" w:rsidR="00923D7D" w:rsidRPr="00391EF7" w:rsidRDefault="0085747A" w:rsidP="004555BD">
      <w:pPr>
        <w:pStyle w:val="Podpunkty"/>
        <w:ind w:left="284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>1.</w:t>
      </w:r>
      <w:r w:rsidR="00E22FBC" w:rsidRPr="00391EF7">
        <w:rPr>
          <w:rFonts w:ascii="Corbel" w:hAnsi="Corbel"/>
          <w:sz w:val="24"/>
          <w:szCs w:val="24"/>
        </w:rPr>
        <w:t>1</w:t>
      </w:r>
      <w:r w:rsidRPr="00391EF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391EF7" w14:paraId="5426CFE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19A4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Semestr</w:t>
            </w:r>
          </w:p>
          <w:p w14:paraId="430089AF" w14:textId="77777777" w:rsidR="00015B8F" w:rsidRPr="00391E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(</w:t>
            </w:r>
            <w:r w:rsidR="00363F78" w:rsidRPr="00391EF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E801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Wykł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1147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C35C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Konw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6FEC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7FDD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Sem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ED92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BAEE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91EF7">
              <w:rPr>
                <w:rFonts w:ascii="Corbel" w:hAnsi="Corbel"/>
                <w:szCs w:val="24"/>
              </w:rPr>
              <w:t>Prakt</w:t>
            </w:r>
            <w:proofErr w:type="spellEnd"/>
            <w:r w:rsidRPr="00391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127B" w14:textId="77777777" w:rsidR="00015B8F" w:rsidRPr="00391EF7" w:rsidRDefault="004555B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91EF7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C03D" w14:textId="77777777" w:rsidR="00015B8F" w:rsidRPr="00391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91EF7">
              <w:rPr>
                <w:rFonts w:ascii="Corbel" w:hAnsi="Corbel"/>
                <w:b/>
                <w:szCs w:val="24"/>
              </w:rPr>
              <w:t>Liczba pkt</w:t>
            </w:r>
            <w:r w:rsidR="00B90885" w:rsidRPr="00391EF7">
              <w:rPr>
                <w:rFonts w:ascii="Corbel" w:hAnsi="Corbel"/>
                <w:b/>
                <w:szCs w:val="24"/>
              </w:rPr>
              <w:t>.</w:t>
            </w:r>
            <w:r w:rsidRPr="00391EF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91EF7" w14:paraId="72E0736D" w14:textId="77777777" w:rsidTr="007D3DC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D8C3" w14:textId="77777777" w:rsidR="00015B8F" w:rsidRPr="00391EF7" w:rsidRDefault="004555BD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96BE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20F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7DE3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51CA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BAE6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07F6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2C53" w14:textId="77777777" w:rsidR="00015B8F" w:rsidRPr="00391EF7" w:rsidRDefault="00015B8F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62B0" w14:textId="77777777" w:rsidR="00015B8F" w:rsidRPr="00391EF7" w:rsidRDefault="006839D1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16B" w14:textId="77777777" w:rsidR="00015B8F" w:rsidRPr="00391EF7" w:rsidRDefault="007D3DC1" w:rsidP="007D3D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7B90739" w14:textId="77777777" w:rsidR="00923D7D" w:rsidRPr="00391EF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056DB78" w14:textId="77777777" w:rsidR="0085747A" w:rsidRPr="00391EF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>1.</w:t>
      </w:r>
      <w:r w:rsidR="00E22FBC" w:rsidRPr="00391EF7">
        <w:rPr>
          <w:rFonts w:ascii="Corbel" w:hAnsi="Corbel"/>
          <w:smallCaps w:val="0"/>
          <w:szCs w:val="24"/>
        </w:rPr>
        <w:t>2</w:t>
      </w:r>
      <w:r w:rsidR="00F83B28" w:rsidRPr="00391EF7">
        <w:rPr>
          <w:rFonts w:ascii="Corbel" w:hAnsi="Corbel"/>
          <w:smallCaps w:val="0"/>
          <w:szCs w:val="24"/>
        </w:rPr>
        <w:t>.</w:t>
      </w:r>
      <w:r w:rsidR="00F83B28" w:rsidRPr="00391EF7">
        <w:rPr>
          <w:rFonts w:ascii="Corbel" w:hAnsi="Corbel"/>
          <w:smallCaps w:val="0"/>
          <w:szCs w:val="24"/>
        </w:rPr>
        <w:tab/>
      </w:r>
      <w:r w:rsidRPr="00391EF7">
        <w:rPr>
          <w:rFonts w:ascii="Corbel" w:hAnsi="Corbel"/>
          <w:smallCaps w:val="0"/>
          <w:szCs w:val="24"/>
        </w:rPr>
        <w:t xml:space="preserve">Sposób realizacji zajęć  </w:t>
      </w:r>
    </w:p>
    <w:p w14:paraId="1F2E4231" w14:textId="77777777" w:rsidR="004555BD" w:rsidRPr="00391EF7" w:rsidRDefault="004555BD" w:rsidP="004555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eastAsia="MS Gothic" w:hAnsi="Corbel"/>
          <w:b w:val="0"/>
          <w:szCs w:val="24"/>
        </w:rPr>
        <w:tab/>
      </w:r>
      <w:r w:rsidRPr="00391EF7">
        <w:rPr>
          <w:rFonts w:ascii="Corbel" w:eastAsia="MS Gothic" w:hAnsi="Corbel"/>
          <w:b w:val="0"/>
          <w:szCs w:val="24"/>
        </w:rPr>
        <w:sym w:font="Wingdings" w:char="F078"/>
      </w:r>
      <w:r w:rsidRPr="00391EF7">
        <w:rPr>
          <w:rFonts w:ascii="Corbel" w:eastAsia="MS Gothic" w:hAnsi="Corbel"/>
          <w:b w:val="0"/>
          <w:szCs w:val="24"/>
        </w:rPr>
        <w:t xml:space="preserve"> </w:t>
      </w:r>
      <w:r w:rsidRPr="00391EF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CAE2319" w14:textId="77777777" w:rsidR="0085747A" w:rsidRPr="00391EF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91EF7">
        <w:rPr>
          <w:rFonts w:ascii="MS Gothic" w:eastAsia="MS Gothic" w:hAnsi="MS Gothic" w:cs="MS Gothic" w:hint="eastAsia"/>
          <w:b w:val="0"/>
          <w:szCs w:val="24"/>
        </w:rPr>
        <w:t>☐</w:t>
      </w:r>
      <w:r w:rsidRPr="00391EF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856161" w14:textId="77777777" w:rsidR="007D3DC1" w:rsidRPr="00391EF7" w:rsidRDefault="007D3DC1" w:rsidP="004555BD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</w:p>
    <w:p w14:paraId="4AF5A446" w14:textId="77777777" w:rsidR="00E22FBC" w:rsidRPr="00391EF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1.3 </w:t>
      </w:r>
      <w:r w:rsidR="00F83B28" w:rsidRPr="00391EF7">
        <w:rPr>
          <w:rFonts w:ascii="Corbel" w:hAnsi="Corbel"/>
          <w:smallCaps w:val="0"/>
          <w:szCs w:val="24"/>
        </w:rPr>
        <w:tab/>
      </w:r>
      <w:r w:rsidRPr="00391EF7">
        <w:rPr>
          <w:rFonts w:ascii="Corbel" w:hAnsi="Corbel"/>
          <w:smallCaps w:val="0"/>
          <w:szCs w:val="24"/>
        </w:rPr>
        <w:t>For</w:t>
      </w:r>
      <w:r w:rsidR="00445970" w:rsidRPr="00391EF7">
        <w:rPr>
          <w:rFonts w:ascii="Corbel" w:hAnsi="Corbel"/>
          <w:smallCaps w:val="0"/>
          <w:szCs w:val="24"/>
        </w:rPr>
        <w:t xml:space="preserve">ma zaliczenia przedmiotu </w:t>
      </w:r>
      <w:r w:rsidRPr="00391EF7">
        <w:rPr>
          <w:rFonts w:ascii="Corbel" w:hAnsi="Corbel"/>
          <w:smallCaps w:val="0"/>
          <w:szCs w:val="24"/>
        </w:rPr>
        <w:t xml:space="preserve"> (z toku) </w:t>
      </w:r>
    </w:p>
    <w:p w14:paraId="4CABE9B2" w14:textId="77777777" w:rsidR="009C54AE" w:rsidRPr="00391EF7" w:rsidRDefault="004555BD" w:rsidP="008B35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b w:val="0"/>
          <w:szCs w:val="24"/>
        </w:rPr>
        <w:tab/>
      </w:r>
      <w:r w:rsidRPr="00391EF7">
        <w:rPr>
          <w:rFonts w:ascii="Corbel" w:hAnsi="Corbel"/>
          <w:b w:val="0"/>
          <w:smallCaps w:val="0"/>
          <w:szCs w:val="24"/>
        </w:rPr>
        <w:t>zaliczenie z oceną</w:t>
      </w:r>
    </w:p>
    <w:p w14:paraId="7A312A73" w14:textId="77777777" w:rsidR="00E960BB" w:rsidRPr="00391EF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91EF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91EF7" w14:paraId="05F327B2" w14:textId="77777777" w:rsidTr="00745302">
        <w:tc>
          <w:tcPr>
            <w:tcW w:w="9670" w:type="dxa"/>
          </w:tcPr>
          <w:p w14:paraId="4B368758" w14:textId="77777777" w:rsidR="0085747A" w:rsidRPr="00391EF7" w:rsidRDefault="004555B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przedmiotu: </w:t>
            </w:r>
            <w:r w:rsidR="007D3DC1"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Psychologia społeczna</w:t>
            </w:r>
          </w:p>
        </w:tc>
      </w:tr>
    </w:tbl>
    <w:p w14:paraId="5C467A48" w14:textId="77777777" w:rsidR="00153C41" w:rsidRPr="00391EF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CDF2DA" w14:textId="77777777" w:rsidR="0085747A" w:rsidRPr="00391EF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91EF7">
        <w:rPr>
          <w:rFonts w:ascii="Corbel" w:hAnsi="Corbel"/>
          <w:szCs w:val="24"/>
        </w:rPr>
        <w:t>3.</w:t>
      </w:r>
      <w:r w:rsidR="0085747A" w:rsidRPr="00391EF7">
        <w:rPr>
          <w:rFonts w:ascii="Corbel" w:hAnsi="Corbel"/>
          <w:szCs w:val="24"/>
        </w:rPr>
        <w:t xml:space="preserve"> </w:t>
      </w:r>
      <w:r w:rsidR="00A84C85" w:rsidRPr="00391EF7">
        <w:rPr>
          <w:rFonts w:ascii="Corbel" w:hAnsi="Corbel"/>
          <w:szCs w:val="24"/>
        </w:rPr>
        <w:t>cele, efekty uczenia się</w:t>
      </w:r>
      <w:r w:rsidR="0085747A" w:rsidRPr="00391EF7">
        <w:rPr>
          <w:rFonts w:ascii="Corbel" w:hAnsi="Corbel"/>
          <w:szCs w:val="24"/>
        </w:rPr>
        <w:t xml:space="preserve"> , treści Programowe i stosowane metody Dydaktyczne</w:t>
      </w:r>
    </w:p>
    <w:p w14:paraId="75EA4EBD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DB95AE" w14:textId="77777777" w:rsidR="00F83B28" w:rsidRPr="00391EF7" w:rsidRDefault="0071620A" w:rsidP="004555BD">
      <w:pPr>
        <w:pStyle w:val="Podpunkty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3.1 </w:t>
      </w:r>
      <w:r w:rsidR="00C05F44" w:rsidRPr="00391EF7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91EF7" w14:paraId="3A8165E6" w14:textId="77777777" w:rsidTr="00923D7D">
        <w:tc>
          <w:tcPr>
            <w:tcW w:w="851" w:type="dxa"/>
            <w:vAlign w:val="center"/>
          </w:tcPr>
          <w:p w14:paraId="5B0A1923" w14:textId="77777777" w:rsidR="0085747A" w:rsidRPr="00391E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D734741" w14:textId="77777777" w:rsidR="0085747A" w:rsidRPr="00391EF7" w:rsidRDefault="004555BD" w:rsidP="004555B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91EF7">
              <w:rPr>
                <w:rFonts w:ascii="Corbel" w:hAnsi="Corbel"/>
                <w:b w:val="0"/>
                <w:sz w:val="24"/>
                <w:szCs w:val="24"/>
              </w:rPr>
              <w:t>Celem przedmiotu jest przygotowanie studentów do tworzenia i rozwijania kultury włączającej w placówkach systemu oświaty.</w:t>
            </w:r>
          </w:p>
        </w:tc>
      </w:tr>
    </w:tbl>
    <w:p w14:paraId="112F07DE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4D84EC" w14:textId="77777777" w:rsidR="001D7B54" w:rsidRDefault="009F4610" w:rsidP="004555B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b/>
          <w:sz w:val="24"/>
          <w:szCs w:val="24"/>
        </w:rPr>
        <w:t xml:space="preserve">3.2 </w:t>
      </w:r>
      <w:r w:rsidR="001D7B54" w:rsidRPr="00391EF7">
        <w:rPr>
          <w:rFonts w:ascii="Corbel" w:hAnsi="Corbel"/>
          <w:b/>
          <w:sz w:val="24"/>
          <w:szCs w:val="24"/>
        </w:rPr>
        <w:t xml:space="preserve">Efekty </w:t>
      </w:r>
      <w:r w:rsidR="00C05F44" w:rsidRPr="00391EF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91EF7">
        <w:rPr>
          <w:rFonts w:ascii="Corbel" w:hAnsi="Corbel"/>
          <w:b/>
          <w:sz w:val="24"/>
          <w:szCs w:val="24"/>
        </w:rPr>
        <w:t>dla przedmiotu</w:t>
      </w:r>
      <w:r w:rsidR="00445970" w:rsidRPr="00391EF7">
        <w:rPr>
          <w:rFonts w:ascii="Corbel" w:hAnsi="Corbel"/>
          <w:sz w:val="24"/>
          <w:szCs w:val="24"/>
        </w:rPr>
        <w:t xml:space="preserve"> </w:t>
      </w:r>
    </w:p>
    <w:p w14:paraId="1632DCAD" w14:textId="77777777" w:rsidR="003607CC" w:rsidRDefault="003607CC" w:rsidP="004555B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3C291BAB" w14:textId="77777777" w:rsidR="003607CC" w:rsidRPr="00391EF7" w:rsidRDefault="003607CC" w:rsidP="003607C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3607CC" w:rsidRPr="00391EF7" w14:paraId="14ED49CF" w14:textId="77777777" w:rsidTr="0044682C">
        <w:tc>
          <w:tcPr>
            <w:tcW w:w="1701" w:type="dxa"/>
            <w:vAlign w:val="center"/>
          </w:tcPr>
          <w:p w14:paraId="10174392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smallCaps w:val="0"/>
                <w:szCs w:val="24"/>
              </w:rPr>
              <w:t>EK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787E059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2B6ABE5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391EF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607CC" w:rsidRPr="00391EF7" w14:paraId="1FFA30DE" w14:textId="77777777" w:rsidTr="0044682C">
        <w:tc>
          <w:tcPr>
            <w:tcW w:w="1701" w:type="dxa"/>
            <w:vAlign w:val="center"/>
          </w:tcPr>
          <w:p w14:paraId="6E3546F7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CF0577D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04456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73" w:type="dxa"/>
            <w:vAlign w:val="center"/>
          </w:tcPr>
          <w:p w14:paraId="7B58FD4B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07CC" w:rsidRPr="00391EF7" w14:paraId="5E22E412" w14:textId="77777777" w:rsidTr="0044682C">
        <w:tc>
          <w:tcPr>
            <w:tcW w:w="1701" w:type="dxa"/>
            <w:vAlign w:val="center"/>
          </w:tcPr>
          <w:p w14:paraId="5C31699F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EADE2B5" w14:textId="77777777" w:rsidR="003607CC" w:rsidRPr="00504456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04456">
              <w:rPr>
                <w:rFonts w:ascii="Corbel" w:hAnsi="Corbel"/>
                <w:sz w:val="24"/>
                <w:szCs w:val="24"/>
              </w:rPr>
              <w:t>D.5.W5. pojęcie kultury organizacyjnej przedszkola, szkoły lub placówki systemu oświaty;</w:t>
            </w:r>
          </w:p>
          <w:p w14:paraId="1FDF33D0" w14:textId="77777777" w:rsidR="003607CC" w:rsidRPr="00391EF7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50D3885B" w14:textId="77777777" w:rsidR="003607CC" w:rsidRPr="00391EF7" w:rsidRDefault="003607CC" w:rsidP="004468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3607CC" w:rsidRPr="00391EF7" w14:paraId="2768A16A" w14:textId="77777777" w:rsidTr="0044682C">
        <w:tc>
          <w:tcPr>
            <w:tcW w:w="1701" w:type="dxa"/>
            <w:vAlign w:val="center"/>
          </w:tcPr>
          <w:p w14:paraId="7B947EA5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E_02</w:t>
            </w:r>
          </w:p>
        </w:tc>
        <w:tc>
          <w:tcPr>
            <w:tcW w:w="6096" w:type="dxa"/>
          </w:tcPr>
          <w:p w14:paraId="0ACB86AB" w14:textId="77777777" w:rsidR="003607CC" w:rsidRPr="00504456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04456">
              <w:rPr>
                <w:rFonts w:ascii="Corbel" w:hAnsi="Corbel"/>
                <w:sz w:val="24"/>
                <w:szCs w:val="24"/>
              </w:rPr>
              <w:t>D.5.W6. rozwój kultury włączającej przedszkola, szkoły lub placówki systemu oświaty</w:t>
            </w:r>
          </w:p>
          <w:p w14:paraId="3CF9F203" w14:textId="77777777" w:rsidR="003607CC" w:rsidRPr="00504456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04456">
              <w:rPr>
                <w:rFonts w:ascii="Corbel" w:hAnsi="Corbel"/>
                <w:sz w:val="24"/>
                <w:szCs w:val="24"/>
              </w:rPr>
              <w:t>i przywódczą rolę dyrektora;</w:t>
            </w:r>
          </w:p>
          <w:p w14:paraId="5BC63727" w14:textId="77777777" w:rsidR="003607CC" w:rsidRPr="00391EF7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5E3EB9BE" w14:textId="77777777" w:rsidR="003607CC" w:rsidRPr="00391EF7" w:rsidRDefault="003607CC" w:rsidP="004468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3607CC" w:rsidRPr="00391EF7" w14:paraId="51B9C5B1" w14:textId="77777777" w:rsidTr="0044682C">
        <w:tc>
          <w:tcPr>
            <w:tcW w:w="1701" w:type="dxa"/>
            <w:vAlign w:val="center"/>
          </w:tcPr>
          <w:p w14:paraId="74052EDB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E_03</w:t>
            </w:r>
          </w:p>
        </w:tc>
        <w:tc>
          <w:tcPr>
            <w:tcW w:w="6096" w:type="dxa"/>
          </w:tcPr>
          <w:p w14:paraId="05E36F1D" w14:textId="77777777" w:rsidR="003607CC" w:rsidRPr="00391EF7" w:rsidRDefault="003607CC" w:rsidP="0044682C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504456">
              <w:rPr>
                <w:rFonts w:ascii="Corbel" w:hAnsi="Corbel"/>
                <w:sz w:val="24"/>
                <w:szCs w:val="24"/>
              </w:rPr>
              <w:t>D.5.W7. założenia teoretyczne, budowę i metodykę stosowania indeksu włączania oraz inne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04456">
              <w:rPr>
                <w:rFonts w:ascii="Corbel" w:hAnsi="Corbel"/>
                <w:sz w:val="24"/>
                <w:szCs w:val="24"/>
              </w:rPr>
              <w:t>narzędzia wspomagające rozwój edukacji włączającej w przedszkolu i szkole;</w:t>
            </w:r>
          </w:p>
        </w:tc>
        <w:tc>
          <w:tcPr>
            <w:tcW w:w="1873" w:type="dxa"/>
            <w:vAlign w:val="center"/>
          </w:tcPr>
          <w:p w14:paraId="012A6037" w14:textId="77777777" w:rsidR="003607CC" w:rsidRPr="00504456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04456">
              <w:rPr>
                <w:rFonts w:ascii="Corbel" w:hAnsi="Corbel"/>
                <w:b w:val="0"/>
                <w:bCs/>
                <w:szCs w:val="24"/>
              </w:rPr>
              <w:t>PS.W9.</w:t>
            </w:r>
          </w:p>
        </w:tc>
      </w:tr>
      <w:tr w:rsidR="003607CC" w:rsidRPr="00391EF7" w14:paraId="54DF968E" w14:textId="77777777" w:rsidTr="0044682C">
        <w:tc>
          <w:tcPr>
            <w:tcW w:w="1701" w:type="dxa"/>
            <w:vAlign w:val="center"/>
          </w:tcPr>
          <w:p w14:paraId="5EE1FB7B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1E797D5F" w14:textId="77777777" w:rsidR="003607CC" w:rsidRPr="00504456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73" w:type="dxa"/>
            <w:vAlign w:val="center"/>
          </w:tcPr>
          <w:p w14:paraId="35CB5744" w14:textId="77777777" w:rsidR="003607CC" w:rsidRPr="00504456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3607CC" w:rsidRPr="00391EF7" w14:paraId="492C03EE" w14:textId="77777777" w:rsidTr="0044682C">
        <w:tc>
          <w:tcPr>
            <w:tcW w:w="1701" w:type="dxa"/>
            <w:vAlign w:val="center"/>
          </w:tcPr>
          <w:p w14:paraId="209FB109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E_04</w:t>
            </w:r>
          </w:p>
        </w:tc>
        <w:tc>
          <w:tcPr>
            <w:tcW w:w="6096" w:type="dxa"/>
          </w:tcPr>
          <w:p w14:paraId="29576BE1" w14:textId="77777777" w:rsidR="003607CC" w:rsidRPr="00DA3D52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D.5.U3. podjąć współpracę z nauczycielami, specjalistami, kadrą pomocniczą, rodzicami</w:t>
            </w:r>
          </w:p>
          <w:p w14:paraId="19D266C4" w14:textId="77777777" w:rsidR="003607CC" w:rsidRPr="00DA3D52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lub opiekunami dzieci i uczniów oraz ze środowiskiem lokalnym;</w:t>
            </w:r>
          </w:p>
        </w:tc>
        <w:tc>
          <w:tcPr>
            <w:tcW w:w="1873" w:type="dxa"/>
            <w:vAlign w:val="center"/>
          </w:tcPr>
          <w:p w14:paraId="37BD2061" w14:textId="77777777" w:rsidR="003607CC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PS.U6.</w:t>
            </w:r>
          </w:p>
          <w:p w14:paraId="6D900566" w14:textId="77777777" w:rsidR="003607CC" w:rsidRPr="00504456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PS.U10.</w:t>
            </w:r>
          </w:p>
        </w:tc>
      </w:tr>
      <w:tr w:rsidR="003607CC" w:rsidRPr="00391EF7" w14:paraId="58EBB15B" w14:textId="77777777" w:rsidTr="0044682C">
        <w:tc>
          <w:tcPr>
            <w:tcW w:w="1701" w:type="dxa"/>
            <w:vAlign w:val="center"/>
          </w:tcPr>
          <w:p w14:paraId="389F8E43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E_05</w:t>
            </w:r>
          </w:p>
        </w:tc>
        <w:tc>
          <w:tcPr>
            <w:tcW w:w="6096" w:type="dxa"/>
          </w:tcPr>
          <w:p w14:paraId="5C218125" w14:textId="77777777" w:rsidR="003607CC" w:rsidRPr="00DA3D52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D.5.U4. tworzyć szkolne bazy zasobów metodycznych dla edukacji włączającej;</w:t>
            </w:r>
          </w:p>
        </w:tc>
        <w:tc>
          <w:tcPr>
            <w:tcW w:w="1873" w:type="dxa"/>
            <w:vAlign w:val="center"/>
          </w:tcPr>
          <w:p w14:paraId="0C645C5C" w14:textId="77777777" w:rsidR="003607CC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PS.U6.</w:t>
            </w:r>
          </w:p>
          <w:p w14:paraId="0137E8D4" w14:textId="77777777" w:rsidR="003607CC" w:rsidRPr="00504456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PS.U10.</w:t>
            </w:r>
          </w:p>
        </w:tc>
      </w:tr>
      <w:tr w:rsidR="003607CC" w:rsidRPr="00391EF7" w14:paraId="28764CCF" w14:textId="77777777" w:rsidTr="0044682C">
        <w:tc>
          <w:tcPr>
            <w:tcW w:w="1701" w:type="dxa"/>
            <w:vAlign w:val="center"/>
          </w:tcPr>
          <w:p w14:paraId="64FFCD91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E_06</w:t>
            </w:r>
          </w:p>
        </w:tc>
        <w:tc>
          <w:tcPr>
            <w:tcW w:w="6096" w:type="dxa"/>
          </w:tcPr>
          <w:p w14:paraId="447E335B" w14:textId="77777777" w:rsidR="003607CC" w:rsidRPr="00DA3D52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D.5.U5. dbać o miejsce i rangę przedszkola, szkoły lub placówki systemu oświaty</w:t>
            </w:r>
          </w:p>
          <w:p w14:paraId="3884F151" w14:textId="77777777" w:rsidR="003607CC" w:rsidRPr="00DA3D52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w środowisku lokalnym.</w:t>
            </w:r>
          </w:p>
        </w:tc>
        <w:tc>
          <w:tcPr>
            <w:tcW w:w="1873" w:type="dxa"/>
            <w:vAlign w:val="center"/>
          </w:tcPr>
          <w:p w14:paraId="5F2A804C" w14:textId="77777777" w:rsidR="003607CC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PS.U6.</w:t>
            </w:r>
          </w:p>
          <w:p w14:paraId="7C88D592" w14:textId="77777777" w:rsidR="003607CC" w:rsidRPr="00504456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PS.U10.</w:t>
            </w:r>
          </w:p>
        </w:tc>
      </w:tr>
      <w:tr w:rsidR="003607CC" w:rsidRPr="00391EF7" w14:paraId="4FF3AA36" w14:textId="77777777" w:rsidTr="0044682C">
        <w:tc>
          <w:tcPr>
            <w:tcW w:w="1701" w:type="dxa"/>
            <w:vAlign w:val="center"/>
          </w:tcPr>
          <w:p w14:paraId="5D6D63F5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48A0A823" w14:textId="77777777" w:rsidR="003607CC" w:rsidRPr="00DA3D52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73" w:type="dxa"/>
            <w:vAlign w:val="center"/>
          </w:tcPr>
          <w:p w14:paraId="565F2366" w14:textId="77777777" w:rsidR="003607CC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1ADDF459" w14:textId="77777777" w:rsidR="003607CC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  <w:tr w:rsidR="003607CC" w:rsidRPr="00391EF7" w14:paraId="741D5621" w14:textId="77777777" w:rsidTr="0044682C">
        <w:tc>
          <w:tcPr>
            <w:tcW w:w="1701" w:type="dxa"/>
            <w:vAlign w:val="center"/>
          </w:tcPr>
          <w:p w14:paraId="51D5B614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E_07</w:t>
            </w:r>
          </w:p>
        </w:tc>
        <w:tc>
          <w:tcPr>
            <w:tcW w:w="6096" w:type="dxa"/>
          </w:tcPr>
          <w:p w14:paraId="0EB6FCA7" w14:textId="77777777" w:rsidR="003607CC" w:rsidRPr="00DA3D52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D.5.K2. podejmowania działań na rzecz przedszkola, szkoły lub placówki systemu oświaty;</w:t>
            </w:r>
          </w:p>
        </w:tc>
        <w:tc>
          <w:tcPr>
            <w:tcW w:w="1873" w:type="dxa"/>
            <w:vAlign w:val="center"/>
          </w:tcPr>
          <w:p w14:paraId="1D074EEA" w14:textId="77777777" w:rsidR="003607CC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3C6B1BFC" w14:textId="77777777" w:rsidR="003607CC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  <w:tr w:rsidR="003607CC" w:rsidRPr="00391EF7" w14:paraId="59BFF768" w14:textId="77777777" w:rsidTr="0044682C">
        <w:tc>
          <w:tcPr>
            <w:tcW w:w="1701" w:type="dxa"/>
            <w:vAlign w:val="center"/>
          </w:tcPr>
          <w:p w14:paraId="247E2A0C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E_08</w:t>
            </w:r>
          </w:p>
        </w:tc>
        <w:tc>
          <w:tcPr>
            <w:tcW w:w="6096" w:type="dxa"/>
          </w:tcPr>
          <w:p w14:paraId="171FE428" w14:textId="77777777" w:rsidR="003607CC" w:rsidRPr="00DA3D52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D.5.K3. współpracy z nauczycielami, specjalistami, kadrą pomocniczą, rodzicami lub</w:t>
            </w:r>
          </w:p>
          <w:p w14:paraId="3D80852F" w14:textId="77777777" w:rsidR="003607CC" w:rsidRPr="00DA3D52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opiekunami dzieci i uczniów oraz ze środowiskiem lokalnym;</w:t>
            </w:r>
          </w:p>
        </w:tc>
        <w:tc>
          <w:tcPr>
            <w:tcW w:w="1873" w:type="dxa"/>
            <w:vAlign w:val="center"/>
          </w:tcPr>
          <w:p w14:paraId="06822DD3" w14:textId="77777777" w:rsidR="003607CC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4B24B1A6" w14:textId="77777777" w:rsidR="003607CC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  <w:tr w:rsidR="003607CC" w:rsidRPr="00391EF7" w14:paraId="55A4DBE8" w14:textId="77777777" w:rsidTr="0044682C">
        <w:tc>
          <w:tcPr>
            <w:tcW w:w="1701" w:type="dxa"/>
            <w:vAlign w:val="center"/>
          </w:tcPr>
          <w:p w14:paraId="34834346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E_09</w:t>
            </w:r>
          </w:p>
        </w:tc>
        <w:tc>
          <w:tcPr>
            <w:tcW w:w="6096" w:type="dxa"/>
          </w:tcPr>
          <w:p w14:paraId="2AB89CE3" w14:textId="77777777" w:rsidR="003607CC" w:rsidRPr="00DA3D52" w:rsidRDefault="003607CC" w:rsidP="004468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3D52">
              <w:rPr>
                <w:rFonts w:ascii="Corbel" w:hAnsi="Corbel"/>
                <w:sz w:val="24"/>
                <w:szCs w:val="24"/>
              </w:rPr>
              <w:t>D.5.K4. kształtowania postaw społecznych wobec dzieci i uczniów z niepełnosprawnościami.</w:t>
            </w:r>
          </w:p>
        </w:tc>
        <w:tc>
          <w:tcPr>
            <w:tcW w:w="1873" w:type="dxa"/>
            <w:vAlign w:val="center"/>
          </w:tcPr>
          <w:p w14:paraId="07677CBF" w14:textId="77777777" w:rsidR="003607CC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28295B6B" w14:textId="77777777" w:rsidR="003607CC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</w:tbl>
    <w:p w14:paraId="535B90E4" w14:textId="77777777" w:rsidR="003607CC" w:rsidRDefault="003607CC" w:rsidP="004555B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7371257F" w14:textId="77777777" w:rsidR="003607CC" w:rsidRDefault="003607CC" w:rsidP="004555B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7AEEF48F" w14:textId="77777777" w:rsidR="003607CC" w:rsidRPr="00391EF7" w:rsidRDefault="003607CC" w:rsidP="004555B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781CBE53" w14:textId="77777777" w:rsidR="0085747A" w:rsidRPr="00391EF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b/>
          <w:sz w:val="24"/>
          <w:szCs w:val="24"/>
        </w:rPr>
        <w:t>3.3</w:t>
      </w:r>
      <w:r w:rsidR="001D7B54" w:rsidRPr="00391EF7">
        <w:rPr>
          <w:rFonts w:ascii="Corbel" w:hAnsi="Corbel"/>
          <w:b/>
          <w:sz w:val="24"/>
          <w:szCs w:val="24"/>
        </w:rPr>
        <w:t xml:space="preserve"> </w:t>
      </w:r>
      <w:r w:rsidR="0085747A" w:rsidRPr="00391EF7">
        <w:rPr>
          <w:rFonts w:ascii="Corbel" w:hAnsi="Corbel"/>
          <w:b/>
          <w:sz w:val="24"/>
          <w:szCs w:val="24"/>
        </w:rPr>
        <w:t>T</w:t>
      </w:r>
      <w:r w:rsidR="001D7B54" w:rsidRPr="00391EF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91EF7">
        <w:rPr>
          <w:rFonts w:ascii="Corbel" w:hAnsi="Corbel"/>
          <w:sz w:val="24"/>
          <w:szCs w:val="24"/>
        </w:rPr>
        <w:t xml:space="preserve">  </w:t>
      </w:r>
    </w:p>
    <w:p w14:paraId="01BE62BA" w14:textId="77777777" w:rsidR="004555BD" w:rsidRPr="00391EF7" w:rsidRDefault="004555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FDE34AF" w14:textId="77777777" w:rsidR="00675843" w:rsidRPr="00391EF7" w:rsidRDefault="0085747A" w:rsidP="008B35B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t xml:space="preserve">Problematyka wykładu </w:t>
      </w:r>
      <w:r w:rsidR="008B35B4" w:rsidRPr="00391EF7">
        <w:rPr>
          <w:rFonts w:ascii="Corbel" w:hAnsi="Corbel"/>
          <w:sz w:val="24"/>
          <w:szCs w:val="24"/>
        </w:rPr>
        <w:t xml:space="preserve">- </w:t>
      </w:r>
      <w:r w:rsidR="004555BD" w:rsidRPr="00391EF7">
        <w:rPr>
          <w:rFonts w:ascii="Corbel" w:hAnsi="Corbel"/>
          <w:sz w:val="24"/>
          <w:szCs w:val="24"/>
        </w:rPr>
        <w:t>nie dotyczy</w:t>
      </w:r>
    </w:p>
    <w:p w14:paraId="0A9829D9" w14:textId="77777777" w:rsidR="00420FC7" w:rsidRPr="00391EF7" w:rsidRDefault="00420FC7" w:rsidP="00420FC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A8A0F3A" w14:textId="77777777" w:rsidR="0085747A" w:rsidRPr="00391EF7" w:rsidRDefault="0085747A" w:rsidP="004555B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91EF7">
        <w:rPr>
          <w:rFonts w:ascii="Corbel" w:hAnsi="Corbel"/>
          <w:sz w:val="24"/>
          <w:szCs w:val="24"/>
        </w:rPr>
        <w:lastRenderedPageBreak/>
        <w:t xml:space="preserve">Problematyka </w:t>
      </w:r>
      <w:r w:rsidR="004555BD" w:rsidRPr="00391EF7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91EF7" w14:paraId="01241F76" w14:textId="77777777" w:rsidTr="00923D7D">
        <w:tc>
          <w:tcPr>
            <w:tcW w:w="9639" w:type="dxa"/>
          </w:tcPr>
          <w:p w14:paraId="6D76C9AF" w14:textId="77777777" w:rsidR="0085747A" w:rsidRPr="00391EF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Treści merytoryczne</w:t>
            </w:r>
            <w:r w:rsidR="004555BD" w:rsidRPr="00391EF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391EF7" w14:paraId="2825BBB2" w14:textId="77777777" w:rsidTr="00923D7D">
        <w:tc>
          <w:tcPr>
            <w:tcW w:w="9639" w:type="dxa"/>
          </w:tcPr>
          <w:p w14:paraId="61D7A019" w14:textId="77777777" w:rsidR="0085747A" w:rsidRPr="00391EF7" w:rsidRDefault="00A80A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Grupa społeczna – jej struktura, zróżnicowanie, dynamika procesów grupowych.</w:t>
            </w:r>
          </w:p>
        </w:tc>
      </w:tr>
      <w:tr w:rsidR="0085747A" w:rsidRPr="00391EF7" w14:paraId="3AF21457" w14:textId="77777777" w:rsidTr="00923D7D">
        <w:tc>
          <w:tcPr>
            <w:tcW w:w="9639" w:type="dxa"/>
          </w:tcPr>
          <w:p w14:paraId="4A9E6E16" w14:textId="77777777" w:rsidR="0085747A" w:rsidRPr="00391EF7" w:rsidRDefault="00B35096" w:rsidP="00B350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M</w:t>
            </w:r>
            <w:r w:rsidR="00A80AEE" w:rsidRPr="00391EF7">
              <w:rPr>
                <w:rFonts w:ascii="Corbel" w:hAnsi="Corbel"/>
                <w:sz w:val="24"/>
                <w:szCs w:val="24"/>
              </w:rPr>
              <w:t>yśleni</w:t>
            </w:r>
            <w:r w:rsidRPr="00391EF7">
              <w:rPr>
                <w:rFonts w:ascii="Corbel" w:hAnsi="Corbel"/>
                <w:sz w:val="24"/>
                <w:szCs w:val="24"/>
              </w:rPr>
              <w:t xml:space="preserve">e </w:t>
            </w:r>
            <w:r w:rsidR="00A80AEE" w:rsidRPr="00391EF7">
              <w:rPr>
                <w:rFonts w:ascii="Corbel" w:hAnsi="Corbel"/>
                <w:sz w:val="24"/>
                <w:szCs w:val="24"/>
              </w:rPr>
              <w:t>grupowe</w:t>
            </w:r>
            <w:r w:rsidRPr="00391EF7">
              <w:rPr>
                <w:rFonts w:ascii="Corbel" w:hAnsi="Corbel"/>
                <w:sz w:val="24"/>
                <w:szCs w:val="24"/>
              </w:rPr>
              <w:t xml:space="preserve"> – szanse i zagrożenia</w:t>
            </w:r>
            <w:r w:rsidR="00A80AEE" w:rsidRPr="00391EF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391EF7" w14:paraId="35E24B0C" w14:textId="77777777" w:rsidTr="00923D7D">
        <w:tc>
          <w:tcPr>
            <w:tcW w:w="9639" w:type="dxa"/>
          </w:tcPr>
          <w:p w14:paraId="740318FB" w14:textId="77777777" w:rsidR="0085747A" w:rsidRPr="00391EF7" w:rsidRDefault="00A80A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Kultura organizacyjna placówki – podstawowe założenia.</w:t>
            </w:r>
          </w:p>
        </w:tc>
      </w:tr>
      <w:tr w:rsidR="00A80AEE" w:rsidRPr="00391EF7" w14:paraId="6F7E7990" w14:textId="77777777" w:rsidTr="00923D7D">
        <w:tc>
          <w:tcPr>
            <w:tcW w:w="9639" w:type="dxa"/>
          </w:tcPr>
          <w:p w14:paraId="4565DA8F" w14:textId="77777777" w:rsidR="00A80AEE" w:rsidRPr="00391EF7" w:rsidRDefault="00A80AEE" w:rsidP="00A80A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Szkoła jako zbiorowość formalna i nieformalna – uwarunkowania, procesy, organizacja.</w:t>
            </w:r>
          </w:p>
        </w:tc>
      </w:tr>
      <w:tr w:rsidR="00A80AEE" w:rsidRPr="00391EF7" w14:paraId="44EF10E1" w14:textId="77777777" w:rsidTr="00923D7D">
        <w:tc>
          <w:tcPr>
            <w:tcW w:w="9639" w:type="dxa"/>
          </w:tcPr>
          <w:p w14:paraId="620A6C71" w14:textId="77777777" w:rsidR="00A80AEE" w:rsidRPr="00391EF7" w:rsidRDefault="00A80A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Zróżnicowanie kulturowe środowiska szkolnego – pochodzenie społeczne uczniów, ubóstwo i jego wpływ na funkcjonowanie społeczne, dwujęzyczność</w:t>
            </w:r>
            <w:r w:rsidR="00B35096" w:rsidRPr="00391EF7">
              <w:rPr>
                <w:rFonts w:ascii="Corbel" w:hAnsi="Corbel"/>
                <w:sz w:val="24"/>
                <w:szCs w:val="24"/>
              </w:rPr>
              <w:t>/dwukulturowość</w:t>
            </w:r>
            <w:r w:rsidRPr="00391EF7">
              <w:rPr>
                <w:rFonts w:ascii="Corbel" w:hAnsi="Corbel"/>
                <w:sz w:val="24"/>
                <w:szCs w:val="24"/>
              </w:rPr>
              <w:t>,</w:t>
            </w:r>
            <w:r w:rsidR="00B35096" w:rsidRPr="00391EF7">
              <w:rPr>
                <w:rFonts w:ascii="Corbel" w:hAnsi="Corbel"/>
                <w:sz w:val="24"/>
                <w:szCs w:val="24"/>
              </w:rPr>
              <w:t xml:space="preserve"> media a funkcjonowanie społeczne uczniów, środowisko lokalne szkoły (miejsce funkcjonowania szkoły).</w:t>
            </w:r>
            <w:r w:rsidRPr="00391EF7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A80AEE" w:rsidRPr="00391EF7" w14:paraId="7239E665" w14:textId="77777777" w:rsidTr="00923D7D">
        <w:tc>
          <w:tcPr>
            <w:tcW w:w="9639" w:type="dxa"/>
          </w:tcPr>
          <w:p w14:paraId="22675BCF" w14:textId="77777777" w:rsidR="00A80AEE" w:rsidRPr="00391EF7" w:rsidRDefault="00B350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Zarządzanie różnorodnością w szkole. </w:t>
            </w:r>
          </w:p>
        </w:tc>
      </w:tr>
    </w:tbl>
    <w:p w14:paraId="3248947F" w14:textId="77777777" w:rsidR="00350E92" w:rsidRPr="00391EF7" w:rsidRDefault="00350E9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575A3E1" w14:textId="77777777" w:rsidR="0085747A" w:rsidRPr="00391EF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>3.4 Metody dydaktyczne</w:t>
      </w:r>
      <w:r w:rsidRPr="00391EF7">
        <w:rPr>
          <w:rFonts w:ascii="Corbel" w:hAnsi="Corbel"/>
          <w:b w:val="0"/>
          <w:smallCaps w:val="0"/>
          <w:szCs w:val="24"/>
        </w:rPr>
        <w:t xml:space="preserve"> </w:t>
      </w:r>
    </w:p>
    <w:p w14:paraId="2D1CBD1D" w14:textId="77777777" w:rsidR="007E4ED2" w:rsidRPr="00391EF7" w:rsidRDefault="004555BD" w:rsidP="004555B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b w:val="0"/>
          <w:smallCaps w:val="0"/>
          <w:szCs w:val="24"/>
        </w:rPr>
        <w:t>analiza tekstów z dyskusją</w:t>
      </w:r>
      <w:r w:rsidR="007E4ED2" w:rsidRPr="00391EF7">
        <w:rPr>
          <w:rFonts w:ascii="Corbel" w:hAnsi="Corbel"/>
          <w:b w:val="0"/>
          <w:smallCaps w:val="0"/>
          <w:szCs w:val="24"/>
        </w:rPr>
        <w:t>, warsztaty, gry dydaktyczne</w:t>
      </w:r>
    </w:p>
    <w:p w14:paraId="428FDB39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A03CF" w14:textId="77777777" w:rsidR="0085747A" w:rsidRPr="00391EF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4. </w:t>
      </w:r>
      <w:r w:rsidR="0085747A" w:rsidRPr="00391EF7">
        <w:rPr>
          <w:rFonts w:ascii="Corbel" w:hAnsi="Corbel"/>
          <w:smallCaps w:val="0"/>
          <w:szCs w:val="24"/>
        </w:rPr>
        <w:t>METODY I KRYTERIA OCENY</w:t>
      </w:r>
      <w:r w:rsidR="009F4610" w:rsidRPr="00391EF7">
        <w:rPr>
          <w:rFonts w:ascii="Corbel" w:hAnsi="Corbel"/>
          <w:smallCaps w:val="0"/>
          <w:szCs w:val="24"/>
        </w:rPr>
        <w:t xml:space="preserve"> </w:t>
      </w:r>
    </w:p>
    <w:p w14:paraId="7DD0D777" w14:textId="77777777" w:rsidR="00923D7D" w:rsidRPr="00391EF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CF36BF" w14:textId="77777777" w:rsidR="003607CC" w:rsidRPr="00391EF7" w:rsidRDefault="003607CC" w:rsidP="003607C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607CC" w:rsidRPr="00391EF7" w14:paraId="01001091" w14:textId="77777777" w:rsidTr="0044682C">
        <w:tc>
          <w:tcPr>
            <w:tcW w:w="1985" w:type="dxa"/>
            <w:vAlign w:val="center"/>
          </w:tcPr>
          <w:p w14:paraId="77740983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99DD569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710E97E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EDA8A7F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607CC" w:rsidRPr="00391EF7" w14:paraId="3A7C05BF" w14:textId="77777777" w:rsidTr="0044682C">
        <w:tc>
          <w:tcPr>
            <w:tcW w:w="1985" w:type="dxa"/>
          </w:tcPr>
          <w:p w14:paraId="7A8849C3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91EF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5982BBCB" w14:textId="77777777" w:rsidR="003607CC" w:rsidRPr="00391EF7" w:rsidRDefault="003607CC" w:rsidP="00446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3217">
              <w:rPr>
                <w:rFonts w:ascii="Corbel" w:hAnsi="Corbel"/>
                <w:b w:val="0"/>
                <w:szCs w:val="24"/>
              </w:rPr>
              <w:t>obserwacja w trakcie  zajęć/ projekt</w:t>
            </w:r>
          </w:p>
        </w:tc>
        <w:tc>
          <w:tcPr>
            <w:tcW w:w="2126" w:type="dxa"/>
          </w:tcPr>
          <w:p w14:paraId="076B4D2A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607CC" w:rsidRPr="00391EF7" w14:paraId="0D338530" w14:textId="77777777" w:rsidTr="0044682C">
        <w:tc>
          <w:tcPr>
            <w:tcW w:w="1985" w:type="dxa"/>
          </w:tcPr>
          <w:p w14:paraId="42F540C9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5C33509" w14:textId="77777777" w:rsidR="003607CC" w:rsidRPr="00391EF7" w:rsidRDefault="003607CC" w:rsidP="00446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3CD68831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607CC" w:rsidRPr="00391EF7" w14:paraId="7F400DD9" w14:textId="77777777" w:rsidTr="0044682C">
        <w:tc>
          <w:tcPr>
            <w:tcW w:w="1985" w:type="dxa"/>
          </w:tcPr>
          <w:p w14:paraId="0C893D8F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080B567E" w14:textId="77777777" w:rsidR="003607CC" w:rsidRPr="00391EF7" w:rsidRDefault="003607CC" w:rsidP="00446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3601D473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607CC" w:rsidRPr="00391EF7" w14:paraId="7E5A1FA5" w14:textId="77777777" w:rsidTr="0044682C">
        <w:tc>
          <w:tcPr>
            <w:tcW w:w="1985" w:type="dxa"/>
            <w:vAlign w:val="center"/>
          </w:tcPr>
          <w:p w14:paraId="57604860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E_04</w:t>
            </w:r>
          </w:p>
        </w:tc>
        <w:tc>
          <w:tcPr>
            <w:tcW w:w="5528" w:type="dxa"/>
          </w:tcPr>
          <w:p w14:paraId="23C55F2C" w14:textId="77777777" w:rsidR="003607CC" w:rsidRPr="00391EF7" w:rsidRDefault="003607CC" w:rsidP="00446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65E0DBB8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607CC" w:rsidRPr="00391EF7" w14:paraId="7B8ED69D" w14:textId="77777777" w:rsidTr="0044682C">
        <w:tc>
          <w:tcPr>
            <w:tcW w:w="1985" w:type="dxa"/>
            <w:vAlign w:val="center"/>
          </w:tcPr>
          <w:p w14:paraId="627CFC2B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E_05</w:t>
            </w:r>
          </w:p>
        </w:tc>
        <w:tc>
          <w:tcPr>
            <w:tcW w:w="5528" w:type="dxa"/>
          </w:tcPr>
          <w:p w14:paraId="6FE2E7F1" w14:textId="77777777" w:rsidR="003607CC" w:rsidRPr="00391EF7" w:rsidRDefault="003607CC" w:rsidP="00446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6EE8FF16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607CC" w:rsidRPr="00391EF7" w14:paraId="25017D95" w14:textId="77777777" w:rsidTr="0044682C">
        <w:tc>
          <w:tcPr>
            <w:tcW w:w="1985" w:type="dxa"/>
            <w:vAlign w:val="center"/>
          </w:tcPr>
          <w:p w14:paraId="31CC4D55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E_06</w:t>
            </w:r>
          </w:p>
        </w:tc>
        <w:tc>
          <w:tcPr>
            <w:tcW w:w="5528" w:type="dxa"/>
          </w:tcPr>
          <w:p w14:paraId="05BF78F2" w14:textId="77777777" w:rsidR="003607CC" w:rsidRPr="00391EF7" w:rsidRDefault="003607CC" w:rsidP="00446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1D8F7ED5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607CC" w:rsidRPr="00391EF7" w14:paraId="02416243" w14:textId="77777777" w:rsidTr="0044682C">
        <w:tc>
          <w:tcPr>
            <w:tcW w:w="1985" w:type="dxa"/>
            <w:vAlign w:val="center"/>
          </w:tcPr>
          <w:p w14:paraId="453B8C8E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E_07</w:t>
            </w:r>
          </w:p>
        </w:tc>
        <w:tc>
          <w:tcPr>
            <w:tcW w:w="5528" w:type="dxa"/>
          </w:tcPr>
          <w:p w14:paraId="188BEBBF" w14:textId="77777777" w:rsidR="003607CC" w:rsidRPr="00391EF7" w:rsidRDefault="003607CC" w:rsidP="00446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4ADFAECA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607CC" w:rsidRPr="00391EF7" w14:paraId="6159ABCF" w14:textId="77777777" w:rsidTr="0044682C">
        <w:tc>
          <w:tcPr>
            <w:tcW w:w="1985" w:type="dxa"/>
            <w:vAlign w:val="center"/>
          </w:tcPr>
          <w:p w14:paraId="216366E1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E_08</w:t>
            </w:r>
          </w:p>
        </w:tc>
        <w:tc>
          <w:tcPr>
            <w:tcW w:w="5528" w:type="dxa"/>
          </w:tcPr>
          <w:p w14:paraId="7D6E849A" w14:textId="77777777" w:rsidR="003607CC" w:rsidRPr="00391EF7" w:rsidRDefault="003607CC" w:rsidP="00446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13E20800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607CC" w:rsidRPr="00391EF7" w14:paraId="6941B9BD" w14:textId="77777777" w:rsidTr="0044682C">
        <w:tc>
          <w:tcPr>
            <w:tcW w:w="1985" w:type="dxa"/>
            <w:vAlign w:val="center"/>
          </w:tcPr>
          <w:p w14:paraId="48210CCD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E_09</w:t>
            </w:r>
          </w:p>
        </w:tc>
        <w:tc>
          <w:tcPr>
            <w:tcW w:w="5528" w:type="dxa"/>
          </w:tcPr>
          <w:p w14:paraId="36F4DDD4" w14:textId="77777777" w:rsidR="003607CC" w:rsidRPr="00391EF7" w:rsidRDefault="003607CC" w:rsidP="00446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obserwacja podczas zajęć</w:t>
            </w:r>
            <w:r w:rsidRPr="00103217">
              <w:rPr>
                <w:rFonts w:ascii="Corbel" w:hAnsi="Corbel"/>
                <w:b w:val="0"/>
                <w:szCs w:val="24"/>
              </w:rPr>
              <w:t>/ projekt</w:t>
            </w:r>
          </w:p>
        </w:tc>
        <w:tc>
          <w:tcPr>
            <w:tcW w:w="2126" w:type="dxa"/>
          </w:tcPr>
          <w:p w14:paraId="6AEEE12F" w14:textId="77777777" w:rsidR="003607CC" w:rsidRPr="00391EF7" w:rsidRDefault="003607CC" w:rsidP="00446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91EF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40A1276" w14:textId="77777777" w:rsidR="003607CC" w:rsidRDefault="003607CC" w:rsidP="0045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07C483E" w14:textId="4796ECDF" w:rsidR="00923D7D" w:rsidRPr="00391EF7" w:rsidRDefault="003E1941" w:rsidP="0045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4.2 </w:t>
      </w:r>
      <w:r w:rsidR="0085747A" w:rsidRPr="00391EF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91EF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91EF7" w14:paraId="0D6FA2B9" w14:textId="77777777" w:rsidTr="00923D7D">
        <w:tc>
          <w:tcPr>
            <w:tcW w:w="9670" w:type="dxa"/>
          </w:tcPr>
          <w:p w14:paraId="1DF469EC" w14:textId="77777777" w:rsidR="007E4ED2" w:rsidRDefault="007E4ED2" w:rsidP="007E4E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Zaliczenie uzyska student aktywnie uczestniczący w zajęciach, na podstawie oceny  samodzielnie lub w zespole 2,3 osobowym zaprojektowanego modelu wsparcia edukacji włączającej.</w:t>
            </w:r>
            <w:r w:rsidR="008B35B4"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 Ocenianie w tradycyjnej formie</w:t>
            </w:r>
            <w:r w:rsidR="007F7F5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490463F" w14:textId="77777777" w:rsidR="007F7F57" w:rsidRPr="00D74862" w:rsidRDefault="007F7F57" w:rsidP="007F7F5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74862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6DE3AB9C" w14:textId="77777777" w:rsidR="007F7F57" w:rsidRPr="00D74862" w:rsidRDefault="007F7F57" w:rsidP="007F7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3B7FE0" w14:textId="77777777" w:rsidR="007F7F57" w:rsidRPr="00D74862" w:rsidRDefault="007F7F57" w:rsidP="007F7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A5861F" w14:textId="77777777" w:rsidR="007F7F57" w:rsidRPr="00D74862" w:rsidRDefault="007F7F57" w:rsidP="007F7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C17339F" w14:textId="77777777" w:rsidR="007F7F57" w:rsidRPr="00D74862" w:rsidRDefault="007F7F57" w:rsidP="007F7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12424DE" w14:textId="77777777" w:rsidR="007F7F57" w:rsidRPr="00D74862" w:rsidRDefault="007F7F57" w:rsidP="007F7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2A724C7" w14:textId="77777777" w:rsidR="007F7F57" w:rsidRPr="00D74862" w:rsidRDefault="007F7F57" w:rsidP="007F7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13AAEC1" w14:textId="77777777" w:rsidR="007F7F57" w:rsidRPr="00D74862" w:rsidRDefault="007F7F57" w:rsidP="007F7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34EC807" w14:textId="77777777" w:rsidR="007F7F57" w:rsidRPr="00D74862" w:rsidRDefault="007F7F57" w:rsidP="007F7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05C8AF0" w14:textId="77777777" w:rsidR="007F7F57" w:rsidRPr="00D74862" w:rsidRDefault="007F7F57" w:rsidP="007F7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94AE8B0" w14:textId="77777777" w:rsidR="007F7F57" w:rsidRPr="00D74862" w:rsidRDefault="007F7F57" w:rsidP="007F7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9CD7711" w14:textId="77777777" w:rsidR="007F7F57" w:rsidRPr="00D74862" w:rsidRDefault="007F7F57" w:rsidP="007F7F57">
            <w:pPr>
              <w:spacing w:after="0" w:line="240" w:lineRule="auto"/>
              <w:rPr>
                <w:rFonts w:ascii="Corbel" w:hAnsi="Corbel"/>
              </w:rPr>
            </w:pPr>
          </w:p>
          <w:p w14:paraId="2A5D7376" w14:textId="77777777" w:rsidR="007F7F57" w:rsidRPr="00D74862" w:rsidRDefault="007F7F57" w:rsidP="007F7F57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5E2336C1" w14:textId="77777777" w:rsidR="007F7F57" w:rsidRPr="003D1232" w:rsidRDefault="007F7F57" w:rsidP="007F7F57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07F86F7F" w14:textId="77777777" w:rsidR="007F7F57" w:rsidRPr="003D1232" w:rsidRDefault="007F7F57" w:rsidP="007F7F57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60DA0565" w14:textId="77777777" w:rsidR="007F7F57" w:rsidRPr="003D1232" w:rsidRDefault="007F7F57" w:rsidP="007F7F57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70DDE9E" w14:textId="77777777" w:rsidR="007F7F57" w:rsidRPr="003D1232" w:rsidRDefault="007F7F57" w:rsidP="007F7F57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A220E97" w14:textId="77777777" w:rsidR="007F7F57" w:rsidRPr="003D1232" w:rsidRDefault="007F7F57" w:rsidP="007F7F57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AEC11B2" w14:textId="626B825C" w:rsidR="007F7F57" w:rsidRPr="00391EF7" w:rsidRDefault="007F7F57" w:rsidP="007F7F57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0EC255F9" w14:textId="77777777" w:rsidR="0085747A" w:rsidRPr="00391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68DEDD" w14:textId="77777777" w:rsidR="0085747A" w:rsidRPr="00391EF7" w:rsidRDefault="0085747A" w:rsidP="00350E9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91EF7">
        <w:rPr>
          <w:rFonts w:ascii="Corbel" w:hAnsi="Corbel"/>
          <w:b/>
          <w:sz w:val="24"/>
          <w:szCs w:val="24"/>
        </w:rPr>
        <w:t xml:space="preserve">5. </w:t>
      </w:r>
      <w:r w:rsidR="00C61DC5" w:rsidRPr="00391EF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91EF7" w14:paraId="34EC0BD8" w14:textId="77777777" w:rsidTr="003E1941">
        <w:tc>
          <w:tcPr>
            <w:tcW w:w="4962" w:type="dxa"/>
            <w:vAlign w:val="center"/>
          </w:tcPr>
          <w:p w14:paraId="623AA0F8" w14:textId="77777777" w:rsidR="0085747A" w:rsidRPr="00391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91EF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91EF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E3E3E61" w14:textId="77777777" w:rsidR="0085747A" w:rsidRPr="00391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91EF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91EF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91EF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91EF7" w14:paraId="20F430F8" w14:textId="77777777" w:rsidTr="00350E92">
        <w:tc>
          <w:tcPr>
            <w:tcW w:w="4962" w:type="dxa"/>
          </w:tcPr>
          <w:p w14:paraId="5E8F3A01" w14:textId="77777777" w:rsidR="0085747A" w:rsidRPr="00391EF7" w:rsidRDefault="00C61DC5" w:rsidP="004F52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G</w:t>
            </w:r>
            <w:r w:rsidR="0085747A" w:rsidRPr="00391EF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91EF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91EF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91EF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37B11EB7" w14:textId="77777777" w:rsidR="0085747A" w:rsidRPr="00391EF7" w:rsidRDefault="006839D1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391EF7" w14:paraId="43B5A485" w14:textId="77777777" w:rsidTr="00350E92">
        <w:tc>
          <w:tcPr>
            <w:tcW w:w="4962" w:type="dxa"/>
          </w:tcPr>
          <w:p w14:paraId="53074F71" w14:textId="77777777" w:rsidR="00C61DC5" w:rsidRPr="00391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91EF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A7F887A" w14:textId="77777777" w:rsidR="00C61DC5" w:rsidRPr="00391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69A395C5" w14:textId="77777777" w:rsidR="00C61DC5" w:rsidRPr="00391EF7" w:rsidRDefault="00350E92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391EF7" w14:paraId="55EFEDEE" w14:textId="77777777" w:rsidTr="00350E92">
        <w:tc>
          <w:tcPr>
            <w:tcW w:w="4962" w:type="dxa"/>
          </w:tcPr>
          <w:p w14:paraId="2A75691F" w14:textId="77777777" w:rsidR="0071620A" w:rsidRPr="00391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91EF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91EF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50E92" w:rsidRPr="00391EF7">
              <w:rPr>
                <w:rFonts w:ascii="Corbel" w:hAnsi="Corbel"/>
                <w:sz w:val="24"/>
                <w:szCs w:val="24"/>
              </w:rPr>
              <w:t>:</w:t>
            </w:r>
          </w:p>
          <w:p w14:paraId="754E85D4" w14:textId="77777777" w:rsidR="002847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6070FF5D" w14:textId="77777777" w:rsidR="00C61DC5" w:rsidRPr="00391EF7" w:rsidRDefault="00350E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  <w:vAlign w:val="center"/>
          </w:tcPr>
          <w:p w14:paraId="6A017B9C" w14:textId="77777777" w:rsidR="00C61DC5" w:rsidRPr="00391EF7" w:rsidRDefault="002847E6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12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</w:p>
        </w:tc>
      </w:tr>
      <w:tr w:rsidR="0085747A" w:rsidRPr="00391EF7" w14:paraId="4FDA9F1F" w14:textId="77777777" w:rsidTr="00350E92">
        <w:tc>
          <w:tcPr>
            <w:tcW w:w="4962" w:type="dxa"/>
          </w:tcPr>
          <w:p w14:paraId="7087B0A1" w14:textId="77777777" w:rsidR="0085747A" w:rsidRPr="00391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0900348" w14:textId="77777777" w:rsidR="0085747A" w:rsidRPr="00391EF7" w:rsidRDefault="00B35096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91EF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391EF7" w14:paraId="10D28F28" w14:textId="77777777" w:rsidTr="00923D7D">
        <w:tc>
          <w:tcPr>
            <w:tcW w:w="4962" w:type="dxa"/>
          </w:tcPr>
          <w:p w14:paraId="11174A6C" w14:textId="77777777" w:rsidR="0085747A" w:rsidRPr="00391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8EC2C3" w14:textId="77777777" w:rsidR="0085747A" w:rsidRPr="00391EF7" w:rsidRDefault="00B35096" w:rsidP="00350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91EF7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78CA9C9D" w14:textId="77777777" w:rsidR="0085747A" w:rsidRPr="00391EF7" w:rsidRDefault="00923D7D" w:rsidP="00420FC7">
      <w:pPr>
        <w:pStyle w:val="Punktygwne"/>
        <w:spacing w:before="0" w:after="0"/>
        <w:ind w:left="426" w:hanging="426"/>
        <w:rPr>
          <w:rFonts w:ascii="Corbel" w:hAnsi="Corbel"/>
          <w:b w:val="0"/>
          <w:i/>
          <w:smallCaps w:val="0"/>
          <w:szCs w:val="24"/>
        </w:rPr>
      </w:pPr>
      <w:r w:rsidRPr="00391EF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91EF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FE71DE3" w14:textId="77777777" w:rsidR="003E1941" w:rsidRPr="00391EF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7241D7" w14:textId="77777777" w:rsidR="0085747A" w:rsidRPr="00391EF7" w:rsidRDefault="0071620A" w:rsidP="00350E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6. </w:t>
      </w:r>
      <w:r w:rsidR="0085747A" w:rsidRPr="00391EF7">
        <w:rPr>
          <w:rFonts w:ascii="Corbel" w:hAnsi="Corbel"/>
          <w:smallCaps w:val="0"/>
          <w:szCs w:val="24"/>
        </w:rPr>
        <w:t>PRAKTYKI ZAWO</w:t>
      </w:r>
      <w:r w:rsidR="009D3F3B" w:rsidRPr="00391EF7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391EF7" w14:paraId="055B8ABF" w14:textId="77777777" w:rsidTr="00610B76">
        <w:trPr>
          <w:trHeight w:val="397"/>
        </w:trPr>
        <w:tc>
          <w:tcPr>
            <w:tcW w:w="4111" w:type="dxa"/>
          </w:tcPr>
          <w:p w14:paraId="2A54ADAC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D976DCA" w14:textId="77777777" w:rsidR="0085747A" w:rsidRPr="00391EF7" w:rsidRDefault="00350E92" w:rsidP="00350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391EF7" w14:paraId="49ED31A2" w14:textId="77777777" w:rsidTr="00610B76">
        <w:trPr>
          <w:trHeight w:val="397"/>
        </w:trPr>
        <w:tc>
          <w:tcPr>
            <w:tcW w:w="4111" w:type="dxa"/>
          </w:tcPr>
          <w:p w14:paraId="23E662E2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86C32FE" w14:textId="77777777" w:rsidR="0085747A" w:rsidRPr="00391EF7" w:rsidRDefault="00350E92" w:rsidP="00350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B95FB41" w14:textId="77777777" w:rsidR="003E1941" w:rsidRPr="00391EF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D4B991" w14:textId="77777777" w:rsidR="00675843" w:rsidRPr="00391EF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91EF7">
        <w:rPr>
          <w:rFonts w:ascii="Corbel" w:hAnsi="Corbel"/>
          <w:smallCaps w:val="0"/>
          <w:szCs w:val="24"/>
        </w:rPr>
        <w:t xml:space="preserve">7. </w:t>
      </w:r>
      <w:r w:rsidR="0085747A" w:rsidRPr="00391EF7">
        <w:rPr>
          <w:rFonts w:ascii="Corbel" w:hAnsi="Corbel"/>
          <w:smallCaps w:val="0"/>
          <w:szCs w:val="24"/>
        </w:rPr>
        <w:t>LITERATURA</w:t>
      </w:r>
      <w:r w:rsidRPr="00391EF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91EF7" w14:paraId="50AA62C9" w14:textId="77777777" w:rsidTr="00350E92">
        <w:trPr>
          <w:trHeight w:val="397"/>
        </w:trPr>
        <w:tc>
          <w:tcPr>
            <w:tcW w:w="9639" w:type="dxa"/>
          </w:tcPr>
          <w:p w14:paraId="02DFB810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91EF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BA4DCC2" w14:textId="77777777" w:rsidR="00B90EAC" w:rsidRPr="00391EF7" w:rsidRDefault="00B90EAC" w:rsidP="00350E9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Booth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Ainscow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Przewodnik po edukacji włączającej. Rozwój kształcenia i uczestnictwa w życiu szkoły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[Index for </w:t>
            </w: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Inclusion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Developing learning and participation In schools] , 2012, 2017;</w:t>
            </w:r>
          </w:p>
          <w:p w14:paraId="5EB5D8FE" w14:textId="77777777" w:rsidR="00B90EAC" w:rsidRPr="00391EF7" w:rsidRDefault="00B90EAC" w:rsidP="00350E9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Bruner J., </w:t>
            </w:r>
            <w:r w:rsidRPr="00391EF7">
              <w:rPr>
                <w:rFonts w:ascii="Corbel" w:hAnsi="Corbel"/>
                <w:b w:val="0"/>
                <w:i/>
                <w:smallCaps w:val="0"/>
                <w:szCs w:val="24"/>
              </w:rPr>
              <w:t>Kultura edukacji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t>, Kraków: 2010;</w:t>
            </w:r>
          </w:p>
          <w:p w14:paraId="015262F1" w14:textId="77777777" w:rsidR="00B90EAC" w:rsidRPr="00391EF7" w:rsidRDefault="00B90EAC" w:rsidP="00350E9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Zamkowska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szkoły włączającej uczniów z niepełnosprawnościami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Lubelski Rocznik Pedagogiczny, XXXVI/2/2017, s. 33 – 43</w:t>
            </w:r>
          </w:p>
        </w:tc>
      </w:tr>
      <w:tr w:rsidR="0085747A" w:rsidRPr="00391EF7" w14:paraId="63642433" w14:textId="77777777" w:rsidTr="00350E92">
        <w:trPr>
          <w:trHeight w:val="397"/>
        </w:trPr>
        <w:tc>
          <w:tcPr>
            <w:tcW w:w="9639" w:type="dxa"/>
          </w:tcPr>
          <w:p w14:paraId="339C8B71" w14:textId="77777777" w:rsidR="0085747A" w:rsidRPr="00391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91EF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79E4BDD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Hofstede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Kultury i organizacje: zaprogramowanie umysłu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2000;</w:t>
            </w:r>
          </w:p>
          <w:p w14:paraId="2ED120A6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Kahneman</w:t>
            </w:r>
            <w:proofErr w:type="spellEnd"/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Pułapki myślenia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Poznań: 2012;</w:t>
            </w:r>
          </w:p>
          <w:p w14:paraId="27DE3F19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szCs w:val="24"/>
              </w:rPr>
              <w:t xml:space="preserve">Kotlińscy B.,B., </w:t>
            </w:r>
            <w:r w:rsidRPr="00391EF7">
              <w:rPr>
                <w:rFonts w:ascii="Corbel" w:hAnsi="Corbel"/>
                <w:b w:val="0"/>
                <w:i/>
                <w:smallCaps w:val="0"/>
                <w:szCs w:val="24"/>
              </w:rPr>
              <w:t>Strefa szefa. Praktyczny podręcznik zarządzania dla dyrektorów szkół, przedszkoli i innych placówek oświatowych</w:t>
            </w:r>
            <w:r w:rsidRPr="00391EF7">
              <w:rPr>
                <w:rFonts w:ascii="Corbel" w:hAnsi="Corbel"/>
                <w:b w:val="0"/>
                <w:smallCaps w:val="0"/>
                <w:szCs w:val="24"/>
              </w:rPr>
              <w:t>, Opalenica: 2015;</w:t>
            </w:r>
          </w:p>
          <w:p w14:paraId="14275DCE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Koźmiński A., Piotrowski W.,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Zarządzanie. Teoria i praktyka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1997;</w:t>
            </w:r>
          </w:p>
          <w:p w14:paraId="45465265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Mika S.,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społeczna dla nauczycieli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Warszawa: 1981; </w:t>
            </w:r>
          </w:p>
          <w:p w14:paraId="35D3CD20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Olechowska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Specjalne potrzeby edukacyjne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, Warszawa: 2016, s. 304 – 316;</w:t>
            </w:r>
          </w:p>
          <w:p w14:paraId="197115B3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Stankiewicz D.,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różnorodnością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Dyrektor Szkoły, 12/2013, s. 26 – 28;</w:t>
            </w:r>
          </w:p>
          <w:p w14:paraId="225A3C09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Sznajder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Przewodnik po zarządzaniu różnorodnością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2013;</w:t>
            </w:r>
          </w:p>
          <w:p w14:paraId="7ABDEE19" w14:textId="77777777" w:rsidR="005447A4" w:rsidRPr="00391EF7" w:rsidRDefault="005447A4" w:rsidP="00350E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Woźniakowski A., </w:t>
            </w:r>
            <w:r w:rsidRPr="00391E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Globalizacja – różnorodność – zarządzanie talentami</w:t>
            </w:r>
            <w:r w:rsidRPr="00391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w: Red. Borkowska S., Zarządzanie talentami, Warszawa: 2005, s. 37 – 50</w:t>
            </w:r>
          </w:p>
        </w:tc>
      </w:tr>
    </w:tbl>
    <w:p w14:paraId="13CDA0C1" w14:textId="77777777" w:rsidR="0085747A" w:rsidRPr="00391EF7" w:rsidRDefault="0085747A" w:rsidP="00350E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9CD8FD" w14:textId="77777777" w:rsidR="0085747A" w:rsidRPr="00391EF7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91EF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63D49AF" w14:textId="77777777" w:rsidR="00420FC7" w:rsidRPr="00391EF7" w:rsidRDefault="00420FC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40AE5E" w14:textId="77777777" w:rsidR="00420FC7" w:rsidRPr="00391EF7" w:rsidRDefault="00420FC7" w:rsidP="00420FC7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420FC7" w:rsidRPr="00391EF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31C3E" w14:textId="77777777" w:rsidR="00ED4669" w:rsidRDefault="00ED4669" w:rsidP="00C16ABF">
      <w:pPr>
        <w:spacing w:after="0" w:line="240" w:lineRule="auto"/>
      </w:pPr>
      <w:r>
        <w:separator/>
      </w:r>
    </w:p>
  </w:endnote>
  <w:endnote w:type="continuationSeparator" w:id="0">
    <w:p w14:paraId="236B583E" w14:textId="77777777" w:rsidR="00ED4669" w:rsidRDefault="00ED46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FC8DD" w14:textId="77777777" w:rsidR="00ED4669" w:rsidRDefault="00ED4669" w:rsidP="00C16ABF">
      <w:pPr>
        <w:spacing w:after="0" w:line="240" w:lineRule="auto"/>
      </w:pPr>
      <w:r>
        <w:separator/>
      </w:r>
    </w:p>
  </w:footnote>
  <w:footnote w:type="continuationSeparator" w:id="0">
    <w:p w14:paraId="5773D314" w14:textId="77777777" w:rsidR="00ED4669" w:rsidRDefault="00ED4669" w:rsidP="00C16ABF">
      <w:pPr>
        <w:spacing w:after="0" w:line="240" w:lineRule="auto"/>
      </w:pPr>
      <w:r>
        <w:continuationSeparator/>
      </w:r>
    </w:p>
  </w:footnote>
  <w:footnote w:id="1">
    <w:p w14:paraId="30952A6D" w14:textId="77777777" w:rsidR="003607CC" w:rsidRDefault="003607CC" w:rsidP="003607C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417F65"/>
    <w:multiLevelType w:val="hybridMultilevel"/>
    <w:tmpl w:val="10305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51AE1"/>
    <w:multiLevelType w:val="hybridMultilevel"/>
    <w:tmpl w:val="B1628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391685">
    <w:abstractNumId w:val="0"/>
  </w:num>
  <w:num w:numId="2" w16cid:durableId="1544361826">
    <w:abstractNumId w:val="1"/>
  </w:num>
  <w:num w:numId="3" w16cid:durableId="130288618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19E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7F2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7340"/>
    <w:rsid w:val="002144C0"/>
    <w:rsid w:val="0022477D"/>
    <w:rsid w:val="002278A9"/>
    <w:rsid w:val="002336F9"/>
    <w:rsid w:val="0024028F"/>
    <w:rsid w:val="00244ABC"/>
    <w:rsid w:val="0027084C"/>
    <w:rsid w:val="00281FF2"/>
    <w:rsid w:val="002847E6"/>
    <w:rsid w:val="002857DE"/>
    <w:rsid w:val="00291567"/>
    <w:rsid w:val="002A22BF"/>
    <w:rsid w:val="002A2389"/>
    <w:rsid w:val="002A584F"/>
    <w:rsid w:val="002A671D"/>
    <w:rsid w:val="002B4D55"/>
    <w:rsid w:val="002B5EA0"/>
    <w:rsid w:val="002B6119"/>
    <w:rsid w:val="002C1F06"/>
    <w:rsid w:val="002D3375"/>
    <w:rsid w:val="002D389D"/>
    <w:rsid w:val="002D73D4"/>
    <w:rsid w:val="002F02A3"/>
    <w:rsid w:val="002F4ABE"/>
    <w:rsid w:val="003018BA"/>
    <w:rsid w:val="0030395F"/>
    <w:rsid w:val="00305C92"/>
    <w:rsid w:val="003151C5"/>
    <w:rsid w:val="00320FEE"/>
    <w:rsid w:val="003343CF"/>
    <w:rsid w:val="00346FE9"/>
    <w:rsid w:val="0034759A"/>
    <w:rsid w:val="003503F6"/>
    <w:rsid w:val="00350E92"/>
    <w:rsid w:val="003530DD"/>
    <w:rsid w:val="003607CC"/>
    <w:rsid w:val="00363F78"/>
    <w:rsid w:val="00376EF1"/>
    <w:rsid w:val="00391EF7"/>
    <w:rsid w:val="003A0A5B"/>
    <w:rsid w:val="003A1176"/>
    <w:rsid w:val="003B0C8A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0FC7"/>
    <w:rsid w:val="0042244A"/>
    <w:rsid w:val="0042745A"/>
    <w:rsid w:val="00431D5C"/>
    <w:rsid w:val="004362C6"/>
    <w:rsid w:val="00437FA2"/>
    <w:rsid w:val="00445970"/>
    <w:rsid w:val="004555B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215"/>
    <w:rsid w:val="004F55A3"/>
    <w:rsid w:val="0050496F"/>
    <w:rsid w:val="00513B6F"/>
    <w:rsid w:val="00517C63"/>
    <w:rsid w:val="005363C4"/>
    <w:rsid w:val="00536BDE"/>
    <w:rsid w:val="00543ACC"/>
    <w:rsid w:val="005447A4"/>
    <w:rsid w:val="005476C7"/>
    <w:rsid w:val="0056696D"/>
    <w:rsid w:val="0059484D"/>
    <w:rsid w:val="005A0855"/>
    <w:rsid w:val="005A3196"/>
    <w:rsid w:val="005A5406"/>
    <w:rsid w:val="005B394D"/>
    <w:rsid w:val="005C080F"/>
    <w:rsid w:val="005C55E5"/>
    <w:rsid w:val="005C696A"/>
    <w:rsid w:val="005E0136"/>
    <w:rsid w:val="005E6E85"/>
    <w:rsid w:val="005F31D2"/>
    <w:rsid w:val="0061029B"/>
    <w:rsid w:val="00610B76"/>
    <w:rsid w:val="00617230"/>
    <w:rsid w:val="00621CE1"/>
    <w:rsid w:val="00627FC9"/>
    <w:rsid w:val="00647FA8"/>
    <w:rsid w:val="00650C5F"/>
    <w:rsid w:val="00654934"/>
    <w:rsid w:val="006620D9"/>
    <w:rsid w:val="00670F1B"/>
    <w:rsid w:val="00671958"/>
    <w:rsid w:val="00675843"/>
    <w:rsid w:val="006839D1"/>
    <w:rsid w:val="00696477"/>
    <w:rsid w:val="006A3B1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3DC1"/>
    <w:rsid w:val="007D6E56"/>
    <w:rsid w:val="007E4ED2"/>
    <w:rsid w:val="007F4155"/>
    <w:rsid w:val="007F722B"/>
    <w:rsid w:val="007F7F57"/>
    <w:rsid w:val="0081554D"/>
    <w:rsid w:val="0081707E"/>
    <w:rsid w:val="008449B3"/>
    <w:rsid w:val="00845E9E"/>
    <w:rsid w:val="008552A2"/>
    <w:rsid w:val="0085747A"/>
    <w:rsid w:val="00884922"/>
    <w:rsid w:val="00885F64"/>
    <w:rsid w:val="008917F9"/>
    <w:rsid w:val="008A45F7"/>
    <w:rsid w:val="008A6CFE"/>
    <w:rsid w:val="008B1691"/>
    <w:rsid w:val="008B35B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090"/>
    <w:rsid w:val="00916188"/>
    <w:rsid w:val="00923D7D"/>
    <w:rsid w:val="009508DF"/>
    <w:rsid w:val="00950DAC"/>
    <w:rsid w:val="00954A07"/>
    <w:rsid w:val="00975581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BB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AE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3130B"/>
    <w:rsid w:val="00B3509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EAC"/>
    <w:rsid w:val="00BB520A"/>
    <w:rsid w:val="00BD3869"/>
    <w:rsid w:val="00BD66E9"/>
    <w:rsid w:val="00BD6FF4"/>
    <w:rsid w:val="00BF2C41"/>
    <w:rsid w:val="00BF68DC"/>
    <w:rsid w:val="00C058B4"/>
    <w:rsid w:val="00C05F44"/>
    <w:rsid w:val="00C115CE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85A"/>
    <w:rsid w:val="00C94B98"/>
    <w:rsid w:val="00CA2B96"/>
    <w:rsid w:val="00CA5089"/>
    <w:rsid w:val="00CA6BB2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0B4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0EB3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669"/>
    <w:rsid w:val="00EE32DE"/>
    <w:rsid w:val="00EE5457"/>
    <w:rsid w:val="00EF04EA"/>
    <w:rsid w:val="00F070AB"/>
    <w:rsid w:val="00F12AFD"/>
    <w:rsid w:val="00F17567"/>
    <w:rsid w:val="00F27A7B"/>
    <w:rsid w:val="00F50137"/>
    <w:rsid w:val="00F526AF"/>
    <w:rsid w:val="00F5729E"/>
    <w:rsid w:val="00F617C3"/>
    <w:rsid w:val="00F7066B"/>
    <w:rsid w:val="00F83B28"/>
    <w:rsid w:val="00F94EA1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3F2E"/>
    <w:rsid w:val="00FF4170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2607"/>
  <w15:docId w15:val="{B31A9594-142F-41E6-BB59-4B90E410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7D3D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B7CF7-6AE2-4CE1-A18C-3AE21B6B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1172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4</cp:revision>
  <cp:lastPrinted>2019-02-06T12:12:00Z</cp:lastPrinted>
  <dcterms:created xsi:type="dcterms:W3CDTF">2025-01-27T12:20:00Z</dcterms:created>
  <dcterms:modified xsi:type="dcterms:W3CDTF">2026-06-09T18:41:00Z</dcterms:modified>
</cp:coreProperties>
</file>